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E8E96" w14:textId="3915F714" w:rsidR="00BA00AB" w:rsidRDefault="007D3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RYGMAYDYN</w:t>
      </w:r>
      <w:r>
        <w:rPr>
          <w:rFonts w:ascii="Times New Roman" w:hAnsi="Times New Roman" w:cs="Times New Roman"/>
          <w:sz w:val="24"/>
          <w:szCs w:val="24"/>
        </w:rPr>
        <w:t xml:space="preserve">       (fl.1412)</w:t>
      </w:r>
    </w:p>
    <w:p w14:paraId="1AB47E87" w14:textId="1966C6BB" w:rsidR="007D32D1" w:rsidRDefault="007D3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E2A491" w14:textId="1BFE8EAE" w:rsidR="007D32D1" w:rsidRDefault="007D3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880A5" w14:textId="77777777" w:rsidR="00563905" w:rsidRDefault="00563905" w:rsidP="005639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May1406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Nottinghamshire and Derbyshire.</w:t>
      </w:r>
    </w:p>
    <w:p w14:paraId="0FB46D79" w14:textId="64818EFC" w:rsidR="00563905" w:rsidRDefault="0056390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p.53)</w:t>
      </w:r>
    </w:p>
    <w:p w14:paraId="7B92FC2D" w14:textId="77777777" w:rsidR="007D32D1" w:rsidRDefault="007D32D1" w:rsidP="007D3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Nov.1412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Nottinghamshire and Derbyshire.</w:t>
      </w:r>
    </w:p>
    <w:p w14:paraId="50E13E90" w14:textId="5C161F3C" w:rsidR="007D32D1" w:rsidRDefault="007D32D1" w:rsidP="007D3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p.249)</w:t>
      </w:r>
    </w:p>
    <w:p w14:paraId="6C29E9A9" w14:textId="77777777" w:rsidR="007D32D1" w:rsidRDefault="007D32D1" w:rsidP="007D3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5DFF3" w14:textId="77777777" w:rsidR="007D32D1" w:rsidRDefault="007D32D1" w:rsidP="007D3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D21F3" w14:textId="59573808" w:rsidR="007D32D1" w:rsidRDefault="007D32D1" w:rsidP="007D3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020D669F" w14:textId="47EAE82E" w:rsidR="00563905" w:rsidRPr="00902C64" w:rsidRDefault="00563905" w:rsidP="007D3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2022</w:t>
      </w:r>
    </w:p>
    <w:p w14:paraId="3945CB79" w14:textId="7C2C5BB6" w:rsidR="007D32D1" w:rsidRPr="007D32D1" w:rsidRDefault="007D3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D32D1" w:rsidRPr="007D3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DC6DA" w14:textId="77777777" w:rsidR="007D32D1" w:rsidRDefault="007D32D1" w:rsidP="009139A6">
      <w:r>
        <w:separator/>
      </w:r>
    </w:p>
  </w:endnote>
  <w:endnote w:type="continuationSeparator" w:id="0">
    <w:p w14:paraId="52EDDB2E" w14:textId="77777777" w:rsidR="007D32D1" w:rsidRDefault="007D32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B0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431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6C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B12A" w14:textId="77777777" w:rsidR="007D32D1" w:rsidRDefault="007D32D1" w:rsidP="009139A6">
      <w:r>
        <w:separator/>
      </w:r>
    </w:p>
  </w:footnote>
  <w:footnote w:type="continuationSeparator" w:id="0">
    <w:p w14:paraId="1B3AC70B" w14:textId="77777777" w:rsidR="007D32D1" w:rsidRDefault="007D32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A6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0F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36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2D1"/>
    <w:rsid w:val="000666E0"/>
    <w:rsid w:val="002510B7"/>
    <w:rsid w:val="00563905"/>
    <w:rsid w:val="005C130B"/>
    <w:rsid w:val="007D32D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E1695"/>
  <w15:chartTrackingRefBased/>
  <w15:docId w15:val="{29EF0AE9-9582-49EB-8081-6E52C795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2021-08-03T11:04:00Z</dcterms:created>
  <dcterms:modified xsi:type="dcterms:W3CDTF">2022-12-02T17:09:00Z</dcterms:modified>
</cp:coreProperties>
</file>